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DF7E8" w14:textId="0EBD3E0D" w:rsidR="00BA00AB" w:rsidRDefault="00A62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LEGH</w:t>
      </w:r>
      <w:r>
        <w:rPr>
          <w:rFonts w:cs="Times New Roman"/>
          <w:szCs w:val="24"/>
        </w:rPr>
        <w:t xml:space="preserve">        (1450 – 1519)</w:t>
      </w:r>
    </w:p>
    <w:p w14:paraId="2812EA71" w14:textId="7A82A2E3" w:rsidR="00A6209A" w:rsidRDefault="00A62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Adlington, Cheshire.</w:t>
      </w:r>
    </w:p>
    <w:p w14:paraId="7351F6A5" w14:textId="77777777" w:rsidR="00A6209A" w:rsidRDefault="00A6209A" w:rsidP="009139A6">
      <w:pPr>
        <w:pStyle w:val="NoSpacing"/>
        <w:rPr>
          <w:rFonts w:cs="Times New Roman"/>
          <w:szCs w:val="24"/>
        </w:rPr>
      </w:pPr>
    </w:p>
    <w:p w14:paraId="27D7121D" w14:textId="77777777" w:rsidR="00A6209A" w:rsidRDefault="00A6209A" w:rsidP="009139A6">
      <w:pPr>
        <w:pStyle w:val="NoSpacing"/>
        <w:rPr>
          <w:rFonts w:cs="Times New Roman"/>
          <w:szCs w:val="24"/>
        </w:rPr>
      </w:pPr>
    </w:p>
    <w:p w14:paraId="78D7041C" w14:textId="6A77A270" w:rsidR="00A6209A" w:rsidRDefault="00A62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Robert Legh(d.1486)(q.v.) and Ellen Booth(q.v.).</w:t>
      </w:r>
    </w:p>
    <w:p w14:paraId="3E096458" w14:textId="069E0F44" w:rsidR="00A6209A" w:rsidRDefault="00A62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24E9082A" w14:textId="7DA47159" w:rsidR="00A6209A" w:rsidRDefault="00A62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Katherine</w:t>
      </w:r>
      <w:r w:rsidR="00164129">
        <w:rPr>
          <w:rFonts w:cs="Times New Roman"/>
          <w:szCs w:val="24"/>
        </w:rPr>
        <w:t>(q.v.)</w:t>
      </w:r>
      <w:r>
        <w:rPr>
          <w:rFonts w:cs="Times New Roman"/>
          <w:szCs w:val="24"/>
        </w:rPr>
        <w:t xml:space="preserve">, daughter of </w:t>
      </w:r>
      <w:r w:rsidR="00164129">
        <w:rPr>
          <w:rFonts w:cs="Times New Roman"/>
          <w:szCs w:val="24"/>
        </w:rPr>
        <w:t xml:space="preserve">Sir </w:t>
      </w:r>
      <w:r>
        <w:rPr>
          <w:rFonts w:cs="Times New Roman"/>
          <w:szCs w:val="24"/>
        </w:rPr>
        <w:t>John Savage</w:t>
      </w:r>
      <w:r w:rsidR="00164129">
        <w:rPr>
          <w:rFonts w:cs="Times New Roman"/>
          <w:szCs w:val="24"/>
        </w:rPr>
        <w:t>(q.v.)</w:t>
      </w:r>
      <w:r>
        <w:rPr>
          <w:rFonts w:cs="Times New Roman"/>
          <w:szCs w:val="24"/>
        </w:rPr>
        <w:t>.  (ibid.)</w:t>
      </w:r>
    </w:p>
    <w:p w14:paraId="0D5A897B" w14:textId="77777777" w:rsidR="00A6209A" w:rsidRDefault="00A6209A" w:rsidP="009139A6">
      <w:pPr>
        <w:pStyle w:val="NoSpacing"/>
        <w:rPr>
          <w:rFonts w:cs="Times New Roman"/>
          <w:szCs w:val="24"/>
        </w:rPr>
      </w:pPr>
    </w:p>
    <w:p w14:paraId="1E5E24EE" w14:textId="77777777" w:rsidR="00A6209A" w:rsidRDefault="00A6209A" w:rsidP="009139A6">
      <w:pPr>
        <w:pStyle w:val="NoSpacing"/>
        <w:rPr>
          <w:rFonts w:cs="Times New Roman"/>
          <w:szCs w:val="24"/>
        </w:rPr>
      </w:pPr>
    </w:p>
    <w:p w14:paraId="628CA221" w14:textId="7EFDC4DF" w:rsidR="00A6209A" w:rsidRDefault="00A62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Aug.1519</w:t>
      </w:r>
      <w:r>
        <w:rPr>
          <w:rFonts w:cs="Times New Roman"/>
          <w:szCs w:val="24"/>
        </w:rPr>
        <w:tab/>
        <w:t>He died.   (ibid.)</w:t>
      </w:r>
    </w:p>
    <w:p w14:paraId="27A78B3F" w14:textId="77777777" w:rsidR="00A6209A" w:rsidRDefault="00A6209A" w:rsidP="009139A6">
      <w:pPr>
        <w:pStyle w:val="NoSpacing"/>
        <w:rPr>
          <w:rFonts w:cs="Times New Roman"/>
          <w:szCs w:val="24"/>
        </w:rPr>
      </w:pPr>
    </w:p>
    <w:p w14:paraId="486BED22" w14:textId="77777777" w:rsidR="00A6209A" w:rsidRDefault="00A6209A" w:rsidP="009139A6">
      <w:pPr>
        <w:pStyle w:val="NoSpacing"/>
        <w:rPr>
          <w:rFonts w:cs="Times New Roman"/>
          <w:szCs w:val="24"/>
        </w:rPr>
      </w:pPr>
    </w:p>
    <w:p w14:paraId="783E0857" w14:textId="1ACF174E" w:rsidR="00A6209A" w:rsidRDefault="00A62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February 2024</w:t>
      </w:r>
    </w:p>
    <w:p w14:paraId="396217A9" w14:textId="58C2CECC" w:rsidR="00164129" w:rsidRPr="00A6209A" w:rsidRDefault="001641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December 2025</w:t>
      </w:r>
    </w:p>
    <w:sectPr w:rsidR="00164129" w:rsidRPr="00A620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EE1AA" w14:textId="77777777" w:rsidR="00047164" w:rsidRDefault="00047164" w:rsidP="009139A6">
      <w:r>
        <w:separator/>
      </w:r>
    </w:p>
  </w:endnote>
  <w:endnote w:type="continuationSeparator" w:id="0">
    <w:p w14:paraId="201AEFC7" w14:textId="77777777" w:rsidR="00047164" w:rsidRDefault="000471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DCA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06F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63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48FCE" w14:textId="77777777" w:rsidR="00047164" w:rsidRDefault="00047164" w:rsidP="009139A6">
      <w:r>
        <w:separator/>
      </w:r>
    </w:p>
  </w:footnote>
  <w:footnote w:type="continuationSeparator" w:id="0">
    <w:p w14:paraId="4899C6C2" w14:textId="77777777" w:rsidR="00047164" w:rsidRDefault="000471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0D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73F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79F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09A"/>
    <w:rsid w:val="00047164"/>
    <w:rsid w:val="000666E0"/>
    <w:rsid w:val="00164129"/>
    <w:rsid w:val="002510B7"/>
    <w:rsid w:val="005C130B"/>
    <w:rsid w:val="00763ACF"/>
    <w:rsid w:val="00826F5C"/>
    <w:rsid w:val="009139A6"/>
    <w:rsid w:val="009448BB"/>
    <w:rsid w:val="00947624"/>
    <w:rsid w:val="00A3176C"/>
    <w:rsid w:val="00A6209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CFDFB"/>
  <w15:chartTrackingRefBased/>
  <w15:docId w15:val="{B6BA7EC4-5E98-4C40-8F4A-0AACE34C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40</Words>
  <Characters>262</Characters>
  <Application>Microsoft Office Word</Application>
  <DocSecurity>0</DocSecurity>
  <Lines>16</Lines>
  <Paragraphs>10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2024-02-03T21:32:00Z</dcterms:created>
  <dcterms:modified xsi:type="dcterms:W3CDTF">2025-12-30T07:41:00Z</dcterms:modified>
</cp:coreProperties>
</file>